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60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830"/>
        <w:gridCol w:w="4830"/>
      </w:tblGrid>
      <w:tr w:rsidR="00A61115" w:rsidRPr="00D25EAE">
        <w:trPr>
          <w:trHeight w:val="270"/>
          <w:tblCellSpacing w:w="0" w:type="dxa"/>
        </w:trPr>
        <w:tc>
          <w:tcPr>
            <w:tcW w:w="4830" w:type="dxa"/>
          </w:tcPr>
          <w:p w:rsidR="00A61115" w:rsidRPr="00977520" w:rsidRDefault="00A61115" w:rsidP="009775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4830" w:type="dxa"/>
          </w:tcPr>
          <w:p w:rsidR="00A61115" w:rsidRPr="00B83F75" w:rsidRDefault="00A61115" w:rsidP="00021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  <w:t xml:space="preserve">                                                        </w:t>
            </w:r>
            <w:r w:rsidRPr="00D25EA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Образец №</w:t>
            </w:r>
            <w:r w:rsidRPr="00D25EA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  <w:t>4</w:t>
            </w:r>
          </w:p>
        </w:tc>
      </w:tr>
      <w:tr w:rsidR="00A61115" w:rsidRPr="00D25EAE">
        <w:trPr>
          <w:trHeight w:val="283"/>
          <w:tblCellSpacing w:w="0" w:type="dxa"/>
        </w:trPr>
        <w:tc>
          <w:tcPr>
            <w:tcW w:w="4830" w:type="dxa"/>
          </w:tcPr>
          <w:p w:rsidR="00A61115" w:rsidRPr="00977520" w:rsidRDefault="00A61115" w:rsidP="009775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4830" w:type="dxa"/>
          </w:tcPr>
          <w:p w:rsidR="00A61115" w:rsidRPr="00D25EAE" w:rsidRDefault="00A61115" w:rsidP="00021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</w:tbl>
    <w:p w:rsidR="00A61115" w:rsidRPr="00977520" w:rsidRDefault="00A61115" w:rsidP="009775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10291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291"/>
      </w:tblGrid>
      <w:tr w:rsidR="00A61115" w:rsidRPr="00997A4C">
        <w:trPr>
          <w:trHeight w:val="1076"/>
          <w:tblCellSpacing w:w="0" w:type="dxa"/>
        </w:trPr>
        <w:tc>
          <w:tcPr>
            <w:tcW w:w="10291" w:type="dxa"/>
          </w:tcPr>
          <w:p w:rsidR="00A61115" w:rsidRPr="00977520" w:rsidRDefault="00A61115" w:rsidP="009775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A61115" w:rsidRPr="00997A4C" w:rsidRDefault="00A6111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997A4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ДЕКЛАРАЦИЯ</w:t>
            </w:r>
          </w:p>
          <w:p w:rsidR="00A61115" w:rsidRPr="00997A4C" w:rsidRDefault="00A6111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997A4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за липса на свързаност с друг участник по чл. 55, ал. 7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от </w:t>
            </w:r>
            <w:r w:rsidRPr="00997A4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ЗОП, както и за липса</w:t>
            </w:r>
          </w:p>
          <w:p w:rsidR="00A61115" w:rsidRPr="0087422E" w:rsidRDefault="00A6111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997A4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на обстоятелство по чл. 8, ал. 8, т. 2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от </w:t>
            </w:r>
            <w:r w:rsidRPr="00997A4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ЗОП</w:t>
            </w:r>
          </w:p>
        </w:tc>
      </w:tr>
      <w:tr w:rsidR="00A61115" w:rsidRPr="00A71BE8">
        <w:trPr>
          <w:trHeight w:val="800"/>
          <w:tblCellSpacing w:w="0" w:type="dxa"/>
        </w:trPr>
        <w:tc>
          <w:tcPr>
            <w:tcW w:w="10291" w:type="dxa"/>
          </w:tcPr>
          <w:p w:rsidR="00A61115" w:rsidRPr="00D25EAE" w:rsidRDefault="00A61115" w:rsidP="009775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A61115" w:rsidRPr="00A71BE8" w:rsidRDefault="00A6111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Подписаният/ата ...........................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...............................</w:t>
            </w:r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</w:t>
            </w:r>
          </w:p>
        </w:tc>
      </w:tr>
      <w:tr w:rsidR="00A61115" w:rsidRPr="00A71BE8">
        <w:trPr>
          <w:trHeight w:val="247"/>
          <w:tblCellSpacing w:w="0" w:type="dxa"/>
        </w:trPr>
        <w:tc>
          <w:tcPr>
            <w:tcW w:w="10291" w:type="dxa"/>
          </w:tcPr>
          <w:p w:rsidR="00A61115" w:rsidRPr="00D25EAE" w:rsidRDefault="00A61115" w:rsidP="00D25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D25EAE">
              <w:rPr>
                <w:rFonts w:ascii="Times New Roman" w:hAnsi="Times New Roman" w:cs="Times New Roman"/>
                <w:i/>
                <w:iCs/>
              </w:rPr>
              <w:t>(трите имена)</w:t>
            </w:r>
          </w:p>
        </w:tc>
      </w:tr>
      <w:tr w:rsidR="00A61115" w:rsidRPr="00A71BE8">
        <w:trPr>
          <w:trHeight w:val="538"/>
          <w:tblCellSpacing w:w="0" w:type="dxa"/>
        </w:trPr>
        <w:tc>
          <w:tcPr>
            <w:tcW w:w="10291" w:type="dxa"/>
          </w:tcPr>
          <w:p w:rsidR="00A61115" w:rsidRPr="00A71BE8" w:rsidRDefault="00A6111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115" w:rsidRPr="00A71BE8" w:rsidRDefault="00A6111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данни по документ за самоличност ..........................................................................................</w:t>
            </w:r>
          </w:p>
        </w:tc>
      </w:tr>
      <w:tr w:rsidR="00A61115" w:rsidRPr="00A71BE8">
        <w:trPr>
          <w:trHeight w:val="233"/>
          <w:tblCellSpacing w:w="0" w:type="dxa"/>
        </w:trPr>
        <w:tc>
          <w:tcPr>
            <w:tcW w:w="10291" w:type="dxa"/>
          </w:tcPr>
          <w:p w:rsidR="00A61115" w:rsidRPr="00D25EAE" w:rsidRDefault="00A61115" w:rsidP="00D25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D25EAE">
              <w:rPr>
                <w:rFonts w:ascii="Times New Roman" w:hAnsi="Times New Roman" w:cs="Times New Roman"/>
                <w:i/>
                <w:iCs/>
              </w:rPr>
              <w:t>(номер на лична карта, дата, орган и място на издаването)</w:t>
            </w:r>
          </w:p>
        </w:tc>
      </w:tr>
      <w:tr w:rsidR="00A61115" w:rsidRPr="00A71BE8">
        <w:trPr>
          <w:trHeight w:val="538"/>
          <w:tblCellSpacing w:w="0" w:type="dxa"/>
        </w:trPr>
        <w:tc>
          <w:tcPr>
            <w:tcW w:w="10291" w:type="dxa"/>
          </w:tcPr>
          <w:p w:rsidR="00A61115" w:rsidRPr="00A71BE8" w:rsidRDefault="00A6111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115" w:rsidRPr="00A71BE8" w:rsidRDefault="00A6111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в качеството си на ........................................................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...........................</w:t>
            </w:r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..................................</w:t>
            </w:r>
          </w:p>
        </w:tc>
      </w:tr>
      <w:tr w:rsidR="00A61115" w:rsidRPr="00A71BE8">
        <w:trPr>
          <w:trHeight w:val="247"/>
          <w:tblCellSpacing w:w="0" w:type="dxa"/>
        </w:trPr>
        <w:tc>
          <w:tcPr>
            <w:tcW w:w="10291" w:type="dxa"/>
          </w:tcPr>
          <w:p w:rsidR="00A61115" w:rsidRPr="00D25EAE" w:rsidRDefault="00A61115" w:rsidP="00D25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D25EAE">
              <w:rPr>
                <w:rFonts w:ascii="Times New Roman" w:hAnsi="Times New Roman" w:cs="Times New Roman"/>
                <w:i/>
                <w:iCs/>
              </w:rPr>
              <w:t>(длъжност)</w:t>
            </w:r>
          </w:p>
        </w:tc>
      </w:tr>
      <w:tr w:rsidR="00A61115" w:rsidRPr="00A71BE8">
        <w:trPr>
          <w:trHeight w:val="538"/>
          <w:tblCellSpacing w:w="0" w:type="dxa"/>
        </w:trPr>
        <w:tc>
          <w:tcPr>
            <w:tcW w:w="10291" w:type="dxa"/>
          </w:tcPr>
          <w:p w:rsidR="00A61115" w:rsidRPr="00A71BE8" w:rsidRDefault="00A6111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115" w:rsidRPr="00A71BE8" w:rsidRDefault="00A6111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на ...................................................................................................................................................</w:t>
            </w:r>
          </w:p>
        </w:tc>
      </w:tr>
      <w:tr w:rsidR="00A61115" w:rsidRPr="00A71BE8">
        <w:trPr>
          <w:trHeight w:val="247"/>
          <w:tblCellSpacing w:w="0" w:type="dxa"/>
        </w:trPr>
        <w:tc>
          <w:tcPr>
            <w:tcW w:w="10291" w:type="dxa"/>
          </w:tcPr>
          <w:p w:rsidR="00A61115" w:rsidRPr="00D25EAE" w:rsidRDefault="00A61115" w:rsidP="00D25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D25EAE">
              <w:rPr>
                <w:rFonts w:ascii="Times New Roman" w:hAnsi="Times New Roman" w:cs="Times New Roman"/>
                <w:i/>
                <w:iCs/>
              </w:rPr>
              <w:t>(наименование на участника)</w:t>
            </w:r>
          </w:p>
        </w:tc>
      </w:tr>
      <w:tr w:rsidR="00A61115" w:rsidRPr="00A71BE8">
        <w:trPr>
          <w:trHeight w:val="538"/>
          <w:tblCellSpacing w:w="0" w:type="dxa"/>
        </w:trPr>
        <w:tc>
          <w:tcPr>
            <w:tcW w:w="10291" w:type="dxa"/>
          </w:tcPr>
          <w:p w:rsidR="00A61115" w:rsidRPr="00A71BE8" w:rsidRDefault="00A61115" w:rsidP="00094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115" w:rsidRPr="00A71BE8" w:rsidRDefault="00A61115" w:rsidP="00094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ЕИК/БУЛСТАТ  ...............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..............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.........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..............</w:t>
            </w:r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............– участник в процедура за възлагане на </w:t>
            </w:r>
          </w:p>
        </w:tc>
      </w:tr>
      <w:tr w:rsidR="00A61115" w:rsidRPr="00A71BE8">
        <w:trPr>
          <w:trHeight w:val="1061"/>
          <w:tblCellSpacing w:w="0" w:type="dxa"/>
        </w:trPr>
        <w:tc>
          <w:tcPr>
            <w:tcW w:w="10291" w:type="dxa"/>
          </w:tcPr>
          <w:p w:rsidR="00A61115" w:rsidRPr="0075060A" w:rsidRDefault="00A61115" w:rsidP="0075060A">
            <w:pPr>
              <w:pStyle w:val="Header"/>
              <w:jc w:val="center"/>
              <w:rPr>
                <w:rFonts w:ascii="Times New Roman" w:hAnsi="Times New Roman" w:cs="Times New Roman"/>
                <w:lang w:val="bg-BG"/>
              </w:rPr>
            </w:pPr>
            <w:r w:rsidRPr="0075060A">
              <w:rPr>
                <w:rFonts w:ascii="Times New Roman" w:hAnsi="Times New Roman" w:cs="Times New Roman"/>
                <w:sz w:val="24"/>
                <w:szCs w:val="24"/>
              </w:rPr>
              <w:t>обществена поръчка с предмет:</w:t>
            </w:r>
            <w:r w:rsidRPr="0075060A">
              <w:rPr>
                <w:rFonts w:ascii="Times New Roman" w:hAnsi="Times New Roman" w:cs="Times New Roman"/>
              </w:rPr>
              <w:t xml:space="preserve"> </w:t>
            </w:r>
            <w:r w:rsidRPr="0075060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„</w:t>
            </w:r>
            <w:r w:rsidRPr="0075060A">
              <w:rPr>
                <w:rFonts w:ascii="Times New Roman" w:hAnsi="Times New Roman" w:cs="Times New Roman"/>
                <w:sz w:val="24"/>
                <w:szCs w:val="24"/>
              </w:rPr>
              <w:t>Допълнителн</w:t>
            </w:r>
            <w:r w:rsidRPr="0075060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</w:t>
            </w:r>
            <w:r w:rsidRPr="0075060A">
              <w:rPr>
                <w:rFonts w:ascii="Times New Roman" w:hAnsi="Times New Roman" w:cs="Times New Roman"/>
                <w:sz w:val="24"/>
                <w:szCs w:val="24"/>
              </w:rPr>
              <w:t xml:space="preserve"> СМР на </w:t>
            </w:r>
            <w:r w:rsidRPr="0075060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улична мрежа в гр. Искър”</w:t>
            </w:r>
          </w:p>
          <w:p w:rsidR="00A61115" w:rsidRPr="00A1461D" w:rsidRDefault="00A61115" w:rsidP="00A1461D">
            <w:pPr>
              <w:pStyle w:val="Header"/>
              <w:jc w:val="both"/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val="bg-BG" w:eastAsia="ru-RU"/>
              </w:rPr>
            </w:pPr>
          </w:p>
        </w:tc>
      </w:tr>
      <w:tr w:rsidR="00A61115" w:rsidRPr="00A71BE8">
        <w:trPr>
          <w:trHeight w:val="538"/>
          <w:tblCellSpacing w:w="0" w:type="dxa"/>
        </w:trPr>
        <w:tc>
          <w:tcPr>
            <w:tcW w:w="10291" w:type="dxa"/>
          </w:tcPr>
          <w:p w:rsidR="00A61115" w:rsidRPr="00A71BE8" w:rsidRDefault="00A6111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115" w:rsidRPr="00D25EAE" w:rsidRDefault="00A6111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5E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ДЕКЛАРИРАМ:</w:t>
            </w:r>
          </w:p>
        </w:tc>
      </w:tr>
      <w:tr w:rsidR="00A61115" w:rsidRPr="00A71BE8">
        <w:trPr>
          <w:trHeight w:val="1076"/>
          <w:tblCellSpacing w:w="0" w:type="dxa"/>
        </w:trPr>
        <w:tc>
          <w:tcPr>
            <w:tcW w:w="10291" w:type="dxa"/>
          </w:tcPr>
          <w:p w:rsidR="00A61115" w:rsidRPr="0002173F" w:rsidRDefault="00A61115" w:rsidP="00021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A61115" w:rsidRPr="00A71BE8" w:rsidRDefault="00A6111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1. Представляваният от мен участник не е свързано лице по смисъла на § 1, т. 23а от допълнителните разпоредби на ЗОП или свързано предприятие по смисъла на § 1, т. 24 от допълнителните разпоредби на ЗОП с друг участник в настоящата процедура.</w:t>
            </w:r>
          </w:p>
        </w:tc>
      </w:tr>
      <w:tr w:rsidR="00A61115" w:rsidRPr="00997A4C">
        <w:trPr>
          <w:trHeight w:val="800"/>
          <w:tblCellSpacing w:w="0" w:type="dxa"/>
        </w:trPr>
        <w:tc>
          <w:tcPr>
            <w:tcW w:w="10291" w:type="dxa"/>
          </w:tcPr>
          <w:p w:rsidR="00A61115" w:rsidRPr="0002173F" w:rsidRDefault="00A61115" w:rsidP="00021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A61115" w:rsidRPr="00997A4C" w:rsidRDefault="00A6111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997A4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2. За представлявания от мен участник не са налице обстоятелствата по чл. 8, ал. 8, т. 2 ЗОП по отношение на настоящата процедура за възлагане на обществена поръчка. </w:t>
            </w:r>
          </w:p>
        </w:tc>
      </w:tr>
      <w:tr w:rsidR="00A61115" w:rsidRPr="00997A4C">
        <w:trPr>
          <w:trHeight w:val="538"/>
          <w:tblCellSpacing w:w="0" w:type="dxa"/>
        </w:trPr>
        <w:tc>
          <w:tcPr>
            <w:tcW w:w="10291" w:type="dxa"/>
          </w:tcPr>
          <w:p w:rsidR="00A61115" w:rsidRPr="00997A4C" w:rsidRDefault="00A6111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A61115" w:rsidRPr="00997A4C" w:rsidRDefault="00A6111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997A4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Известна ми е отговорността по чл. 313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от </w:t>
            </w:r>
            <w:r w:rsidRPr="00997A4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НК за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посочване на </w:t>
            </w:r>
            <w:r w:rsidRPr="00997A4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неверни данни.</w:t>
            </w:r>
          </w:p>
        </w:tc>
      </w:tr>
    </w:tbl>
    <w:p w:rsidR="00A61115" w:rsidRDefault="00A61115" w:rsidP="00F03542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815"/>
        <w:gridCol w:w="4830"/>
      </w:tblGrid>
      <w:tr w:rsidR="00A61115" w:rsidRPr="00A71BE8">
        <w:trPr>
          <w:tblCellSpacing w:w="0" w:type="dxa"/>
        </w:trPr>
        <w:tc>
          <w:tcPr>
            <w:tcW w:w="4815" w:type="dxa"/>
          </w:tcPr>
          <w:p w:rsidR="00A61115" w:rsidRPr="0002173F" w:rsidRDefault="00A61115" w:rsidP="00021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A61115" w:rsidRPr="00A71BE8" w:rsidRDefault="00A6111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4830" w:type="dxa"/>
          </w:tcPr>
          <w:p w:rsidR="00A61115" w:rsidRPr="00A71BE8" w:rsidRDefault="00A6111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115" w:rsidRPr="00D25EAE" w:rsidRDefault="00A61115" w:rsidP="00D25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..................</w:t>
            </w:r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......./ 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.....</w:t>
            </w:r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................/ .........................</w:t>
            </w:r>
          </w:p>
        </w:tc>
      </w:tr>
      <w:tr w:rsidR="00A61115" w:rsidRPr="00A71BE8">
        <w:trPr>
          <w:tblCellSpacing w:w="0" w:type="dxa"/>
        </w:trPr>
        <w:tc>
          <w:tcPr>
            <w:tcW w:w="4815" w:type="dxa"/>
          </w:tcPr>
          <w:p w:rsidR="00A61115" w:rsidRPr="00A71BE8" w:rsidRDefault="00A6111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115" w:rsidRPr="00A71BE8" w:rsidRDefault="00A6111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Име и фамилия</w:t>
            </w:r>
          </w:p>
        </w:tc>
        <w:tc>
          <w:tcPr>
            <w:tcW w:w="4830" w:type="dxa"/>
          </w:tcPr>
          <w:p w:rsidR="00A61115" w:rsidRPr="00A71BE8" w:rsidRDefault="00A6111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115" w:rsidRPr="00D25EAE" w:rsidRDefault="00A61115" w:rsidP="00D25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................................................................................</w:t>
            </w:r>
          </w:p>
        </w:tc>
      </w:tr>
      <w:tr w:rsidR="00A61115" w:rsidRPr="00A71BE8">
        <w:trPr>
          <w:tblCellSpacing w:w="0" w:type="dxa"/>
        </w:trPr>
        <w:tc>
          <w:tcPr>
            <w:tcW w:w="4815" w:type="dxa"/>
          </w:tcPr>
          <w:p w:rsidR="00A61115" w:rsidRPr="00A71BE8" w:rsidRDefault="00A6111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115" w:rsidRPr="00D25EAE" w:rsidRDefault="00A6111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Подпис и печат</w:t>
            </w:r>
          </w:p>
        </w:tc>
        <w:tc>
          <w:tcPr>
            <w:tcW w:w="4830" w:type="dxa"/>
          </w:tcPr>
          <w:p w:rsidR="00A61115" w:rsidRPr="00A71BE8" w:rsidRDefault="00A6111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115" w:rsidRPr="00D25EAE" w:rsidRDefault="00A61115" w:rsidP="00D25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................................................................................</w:t>
            </w:r>
          </w:p>
        </w:tc>
      </w:tr>
      <w:tr w:rsidR="00A61115" w:rsidRPr="00A71BE8">
        <w:trPr>
          <w:tblCellSpacing w:w="0" w:type="dxa"/>
        </w:trPr>
        <w:tc>
          <w:tcPr>
            <w:tcW w:w="4815" w:type="dxa"/>
          </w:tcPr>
          <w:p w:rsidR="00A61115" w:rsidRPr="00A71BE8" w:rsidRDefault="00A6111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0" w:type="dxa"/>
          </w:tcPr>
          <w:p w:rsidR="00A61115" w:rsidRPr="00A71BE8" w:rsidRDefault="00A6111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61115" w:rsidRPr="00F03542" w:rsidRDefault="00A61115" w:rsidP="00F03542">
      <w:pPr>
        <w:rPr>
          <w:rFonts w:cs="Times New Roman"/>
        </w:rPr>
      </w:pPr>
    </w:p>
    <w:sectPr w:rsidR="00A61115" w:rsidRPr="00F03542" w:rsidSect="00D25EAE">
      <w:headerReference w:type="default" r:id="rId6"/>
      <w:pgSz w:w="12240" w:h="15840"/>
      <w:pgMar w:top="926" w:right="1440" w:bottom="719" w:left="1440" w:header="36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1115" w:rsidRDefault="00A61115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A61115" w:rsidRDefault="00A61115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1115" w:rsidRDefault="00A61115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A61115" w:rsidRDefault="00A61115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1115" w:rsidRPr="00F758EF" w:rsidRDefault="00A61115" w:rsidP="0075060A">
    <w:pPr>
      <w:pStyle w:val="Header"/>
      <w:jc w:val="center"/>
      <w:rPr>
        <w:rFonts w:cs="Times New Roman"/>
      </w:rPr>
    </w:pPr>
    <w:r w:rsidRPr="0075060A">
      <w:rPr>
        <w:rFonts w:ascii="Times New Roman" w:hAnsi="Times New Roman" w:cs="Times New Roman"/>
        <w:sz w:val="24"/>
        <w:szCs w:val="24"/>
      </w:rPr>
      <w:t xml:space="preserve">Открита процедура за възлагане на обществена поръчка с предмет: </w:t>
    </w:r>
    <w:r w:rsidRPr="0075060A">
      <w:rPr>
        <w:rFonts w:ascii="Times New Roman" w:hAnsi="Times New Roman" w:cs="Times New Roman"/>
        <w:sz w:val="24"/>
        <w:szCs w:val="24"/>
        <w:lang w:val="bg-BG"/>
      </w:rPr>
      <w:t>„</w:t>
    </w:r>
    <w:r w:rsidRPr="0075060A">
      <w:rPr>
        <w:rFonts w:ascii="Times New Roman" w:hAnsi="Times New Roman" w:cs="Times New Roman"/>
        <w:sz w:val="24"/>
        <w:szCs w:val="24"/>
      </w:rPr>
      <w:t>Допълнителн</w:t>
    </w:r>
    <w:r w:rsidRPr="0075060A">
      <w:rPr>
        <w:rFonts w:ascii="Times New Roman" w:hAnsi="Times New Roman" w:cs="Times New Roman"/>
        <w:sz w:val="24"/>
        <w:szCs w:val="24"/>
        <w:lang w:val="bg-BG"/>
      </w:rPr>
      <w:t>и</w:t>
    </w:r>
    <w:r w:rsidRPr="0075060A">
      <w:rPr>
        <w:rFonts w:ascii="Times New Roman" w:hAnsi="Times New Roman" w:cs="Times New Roman"/>
        <w:sz w:val="24"/>
        <w:szCs w:val="24"/>
      </w:rPr>
      <w:t xml:space="preserve"> СМР на </w:t>
    </w:r>
    <w:r w:rsidRPr="0075060A">
      <w:rPr>
        <w:rFonts w:ascii="Times New Roman" w:hAnsi="Times New Roman" w:cs="Times New Roman"/>
        <w:sz w:val="24"/>
        <w:szCs w:val="24"/>
        <w:lang w:val="bg-BG"/>
      </w:rPr>
      <w:t>улична мрежа в гр. Искър”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2EE9"/>
    <w:rsid w:val="00011E74"/>
    <w:rsid w:val="00020E54"/>
    <w:rsid w:val="0002173F"/>
    <w:rsid w:val="00027276"/>
    <w:rsid w:val="00061D95"/>
    <w:rsid w:val="000855CD"/>
    <w:rsid w:val="0009433A"/>
    <w:rsid w:val="000D5229"/>
    <w:rsid w:val="001348D2"/>
    <w:rsid w:val="001614F8"/>
    <w:rsid w:val="00227F73"/>
    <w:rsid w:val="002A2F84"/>
    <w:rsid w:val="002C04EF"/>
    <w:rsid w:val="002E16FC"/>
    <w:rsid w:val="00302DFD"/>
    <w:rsid w:val="00311E9C"/>
    <w:rsid w:val="00333F8E"/>
    <w:rsid w:val="00342F97"/>
    <w:rsid w:val="003A3ED8"/>
    <w:rsid w:val="003B09BE"/>
    <w:rsid w:val="003B7087"/>
    <w:rsid w:val="003D5F0B"/>
    <w:rsid w:val="00402E5C"/>
    <w:rsid w:val="004D1211"/>
    <w:rsid w:val="00516526"/>
    <w:rsid w:val="00525117"/>
    <w:rsid w:val="005463D6"/>
    <w:rsid w:val="00553FD8"/>
    <w:rsid w:val="00584E25"/>
    <w:rsid w:val="005A3F36"/>
    <w:rsid w:val="00654347"/>
    <w:rsid w:val="00695687"/>
    <w:rsid w:val="006A082A"/>
    <w:rsid w:val="006F60B5"/>
    <w:rsid w:val="00710C5B"/>
    <w:rsid w:val="00730D0F"/>
    <w:rsid w:val="007403D6"/>
    <w:rsid w:val="0074197C"/>
    <w:rsid w:val="0075060A"/>
    <w:rsid w:val="007E05EB"/>
    <w:rsid w:val="007F441F"/>
    <w:rsid w:val="00817AF0"/>
    <w:rsid w:val="0087422E"/>
    <w:rsid w:val="008858B2"/>
    <w:rsid w:val="008925CF"/>
    <w:rsid w:val="008E0D19"/>
    <w:rsid w:val="00923B76"/>
    <w:rsid w:val="00925D14"/>
    <w:rsid w:val="00977520"/>
    <w:rsid w:val="00997A4C"/>
    <w:rsid w:val="009D1849"/>
    <w:rsid w:val="00A008EC"/>
    <w:rsid w:val="00A1461D"/>
    <w:rsid w:val="00A55A7A"/>
    <w:rsid w:val="00A61115"/>
    <w:rsid w:val="00A6375D"/>
    <w:rsid w:val="00A71BE8"/>
    <w:rsid w:val="00AC3CA8"/>
    <w:rsid w:val="00AE43BC"/>
    <w:rsid w:val="00AE4DB6"/>
    <w:rsid w:val="00AF1CDD"/>
    <w:rsid w:val="00B218AF"/>
    <w:rsid w:val="00B83B7F"/>
    <w:rsid w:val="00B83F75"/>
    <w:rsid w:val="00BC6ECE"/>
    <w:rsid w:val="00BE7297"/>
    <w:rsid w:val="00BF275D"/>
    <w:rsid w:val="00C16CB3"/>
    <w:rsid w:val="00C4361E"/>
    <w:rsid w:val="00C82E3A"/>
    <w:rsid w:val="00CC6BC8"/>
    <w:rsid w:val="00D12EE9"/>
    <w:rsid w:val="00D25EAE"/>
    <w:rsid w:val="00D60402"/>
    <w:rsid w:val="00D82074"/>
    <w:rsid w:val="00E177FA"/>
    <w:rsid w:val="00E214AE"/>
    <w:rsid w:val="00E72C35"/>
    <w:rsid w:val="00E966B8"/>
    <w:rsid w:val="00EB02BC"/>
    <w:rsid w:val="00F03542"/>
    <w:rsid w:val="00F168C0"/>
    <w:rsid w:val="00F758EF"/>
    <w:rsid w:val="00FB3D05"/>
    <w:rsid w:val="00FE5C52"/>
    <w:rsid w:val="00FF0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E9"/>
    <w:pPr>
      <w:spacing w:after="200" w:line="276" w:lineRule="auto"/>
    </w:pPr>
    <w:rPr>
      <w:rFonts w:eastAsia="Times New Roman" w:cs="Calibri"/>
      <w:lang w:val="en-US" w:eastAsia="en-US"/>
    </w:rPr>
  </w:style>
  <w:style w:type="character" w:default="1" w:styleId="DefaultParagraphFont">
    <w:name w:val="Default Paragraph Font"/>
    <w:link w:val="Char1"/>
    <w:uiPriority w:val="99"/>
    <w:semiHidden/>
    <w:lock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25EAE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B3D05"/>
    <w:rPr>
      <w:rFonts w:eastAsia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D25EAE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B3D05"/>
    <w:rPr>
      <w:rFonts w:eastAsia="Times New Roman"/>
      <w:lang w:val="en-US" w:eastAsia="en-US"/>
    </w:rPr>
  </w:style>
  <w:style w:type="character" w:customStyle="1" w:styleId="5pt">
    <w:name w:val="Основной текст + 5 pt"/>
    <w:aliases w:val="Полужирный,Интервал 0 pt"/>
    <w:uiPriority w:val="99"/>
    <w:rsid w:val="00F758EF"/>
    <w:rPr>
      <w:rFonts w:ascii="Arial" w:hAnsi="Arial" w:cs="Arial"/>
      <w:b/>
      <w:bCs/>
      <w:spacing w:val="2"/>
      <w:sz w:val="10"/>
      <w:szCs w:val="10"/>
      <w:u w:val="none"/>
      <w:effect w:val="none"/>
    </w:rPr>
  </w:style>
  <w:style w:type="character" w:customStyle="1" w:styleId="5pt4">
    <w:name w:val="Основной текст + 5 pt4"/>
    <w:aliases w:val="Полужирный6,Интервал 0 pt31"/>
    <w:uiPriority w:val="99"/>
    <w:rsid w:val="00F758EF"/>
    <w:rPr>
      <w:rFonts w:ascii="Arial" w:hAnsi="Arial" w:cs="Arial"/>
      <w:b/>
      <w:bCs/>
      <w:spacing w:val="2"/>
      <w:sz w:val="10"/>
      <w:szCs w:val="10"/>
      <w:u w:val="none"/>
      <w:effect w:val="none"/>
    </w:rPr>
  </w:style>
  <w:style w:type="character" w:customStyle="1" w:styleId="CharChar4">
    <w:name w:val="Char Char4"/>
    <w:uiPriority w:val="99"/>
    <w:locked/>
    <w:rsid w:val="00020E54"/>
    <w:rPr>
      <w:sz w:val="24"/>
      <w:szCs w:val="24"/>
    </w:rPr>
  </w:style>
  <w:style w:type="character" w:customStyle="1" w:styleId="CharChar41">
    <w:name w:val="Char Char41"/>
    <w:uiPriority w:val="99"/>
    <w:rsid w:val="00A1461D"/>
    <w:rPr>
      <w:sz w:val="24"/>
      <w:szCs w:val="24"/>
    </w:rPr>
  </w:style>
  <w:style w:type="paragraph" w:customStyle="1" w:styleId="CharChar1CharCharCharChar">
    <w:name w:val="Char Char1 Знак Знак Char Char Знак Знак Char Char"/>
    <w:basedOn w:val="Normal"/>
    <w:uiPriority w:val="99"/>
    <w:rsid w:val="00A1461D"/>
    <w:pPr>
      <w:tabs>
        <w:tab w:val="left" w:pos="709"/>
      </w:tabs>
      <w:spacing w:after="0" w:line="240" w:lineRule="auto"/>
    </w:pPr>
    <w:rPr>
      <w:rFonts w:ascii="Tahoma" w:eastAsia="Calibri" w:hAnsi="Tahoma" w:cs="Tahoma"/>
      <w:sz w:val="24"/>
      <w:szCs w:val="24"/>
      <w:lang w:val="pl-PL" w:eastAsia="pl-PL"/>
    </w:rPr>
  </w:style>
  <w:style w:type="paragraph" w:customStyle="1" w:styleId="a">
    <w:name w:val="Знак Знак"/>
    <w:basedOn w:val="Normal"/>
    <w:uiPriority w:val="99"/>
    <w:semiHidden/>
    <w:rsid w:val="00997A4C"/>
    <w:pPr>
      <w:tabs>
        <w:tab w:val="left" w:pos="709"/>
      </w:tabs>
      <w:spacing w:after="0" w:line="240" w:lineRule="auto"/>
    </w:pPr>
    <w:rPr>
      <w:rFonts w:ascii="Futura Bk" w:eastAsia="Calibri" w:hAnsi="Futura Bk" w:cs="Futura Bk"/>
      <w:noProof/>
      <w:sz w:val="20"/>
      <w:szCs w:val="20"/>
      <w:lang w:val="pl-PL" w:eastAsia="pl-PL"/>
    </w:rPr>
  </w:style>
  <w:style w:type="character" w:customStyle="1" w:styleId="CharChar">
    <w:name w:val="Char Char"/>
    <w:uiPriority w:val="99"/>
    <w:rsid w:val="00997A4C"/>
    <w:rPr>
      <w:sz w:val="24"/>
      <w:szCs w:val="24"/>
    </w:rPr>
  </w:style>
  <w:style w:type="character" w:customStyle="1" w:styleId="CharChar42">
    <w:name w:val="Char Char42"/>
    <w:uiPriority w:val="99"/>
    <w:rsid w:val="0075060A"/>
    <w:rPr>
      <w:sz w:val="24"/>
      <w:szCs w:val="24"/>
    </w:rPr>
  </w:style>
  <w:style w:type="paragraph" w:customStyle="1" w:styleId="Char1">
    <w:name w:val="Char1"/>
    <w:basedOn w:val="Normal"/>
    <w:link w:val="DefaultParagraphFont"/>
    <w:uiPriority w:val="99"/>
    <w:rsid w:val="0075060A"/>
    <w:pPr>
      <w:tabs>
        <w:tab w:val="left" w:pos="709"/>
      </w:tabs>
      <w:spacing w:after="0" w:line="240" w:lineRule="auto"/>
    </w:pPr>
    <w:rPr>
      <w:rFonts w:ascii="Tahoma" w:eastAsia="Calibri" w:hAnsi="Tahoma" w:cs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565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</TotalTime>
  <Pages>1</Pages>
  <Words>280</Words>
  <Characters>1600</Characters>
  <Application>Microsoft Office Outlook</Application>
  <DocSecurity>0</DocSecurity>
  <Lines>0</Lines>
  <Paragraphs>0</Paragraphs>
  <ScaleCrop>false</ScaleCrop>
  <Company>&lt;arabianhorse&gt;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staroselci</dc:creator>
  <cp:keywords/>
  <dc:description/>
  <cp:lastModifiedBy>ISKAR 7</cp:lastModifiedBy>
  <cp:revision>27</cp:revision>
  <cp:lastPrinted>2015-07-29T13:51:00Z</cp:lastPrinted>
  <dcterms:created xsi:type="dcterms:W3CDTF">2014-12-24T11:41:00Z</dcterms:created>
  <dcterms:modified xsi:type="dcterms:W3CDTF">2015-10-07T13:44:00Z</dcterms:modified>
</cp:coreProperties>
</file>